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08CBD" w14:textId="77777777" w:rsidR="00797468" w:rsidRDefault="00797468" w:rsidP="007974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Humphrey COURTENAY</w:t>
      </w:r>
      <w:r>
        <w:rPr>
          <w:rFonts w:ascii="Times New Roman" w:hAnsi="Times New Roman" w:cs="Times New Roman"/>
        </w:rPr>
        <w:t xml:space="preserve">      (fl.1483)</w:t>
      </w:r>
    </w:p>
    <w:p w14:paraId="1C241BE8" w14:textId="77777777" w:rsidR="00797468" w:rsidRDefault="00797468" w:rsidP="007974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304F66AD" w14:textId="77777777" w:rsidR="00797468" w:rsidRDefault="00797468" w:rsidP="00797468">
      <w:pPr>
        <w:rPr>
          <w:rFonts w:ascii="Times New Roman" w:hAnsi="Times New Roman" w:cs="Times New Roman"/>
        </w:rPr>
      </w:pPr>
    </w:p>
    <w:p w14:paraId="7122DB0E" w14:textId="77777777" w:rsidR="00797468" w:rsidRDefault="00797468" w:rsidP="00797468">
      <w:pPr>
        <w:rPr>
          <w:rFonts w:ascii="Times New Roman" w:hAnsi="Times New Roman" w:cs="Times New Roman"/>
        </w:rPr>
      </w:pPr>
    </w:p>
    <w:p w14:paraId="613A8A9D" w14:textId="77777777" w:rsidR="00797468" w:rsidRDefault="00797468" w:rsidP="007974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trespass and assault on a servant against John </w:t>
      </w:r>
    </w:p>
    <w:p w14:paraId="1DE4A3D8" w14:textId="77777777" w:rsidR="00797468" w:rsidRDefault="00797468" w:rsidP="007974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Boureman</w:t>
      </w:r>
      <w:proofErr w:type="spellEnd"/>
      <w:r>
        <w:rPr>
          <w:rFonts w:ascii="Times New Roman" w:hAnsi="Times New Roman" w:cs="Times New Roman"/>
        </w:rPr>
        <w:t xml:space="preserve"> of Combe Davey, Somerset(q.v.).</w:t>
      </w:r>
    </w:p>
    <w:p w14:paraId="676E6424" w14:textId="77777777" w:rsidR="00797468" w:rsidRDefault="00797468" w:rsidP="007974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104AEA5" w14:textId="77777777" w:rsidR="00797468" w:rsidRDefault="00797468" w:rsidP="00797468">
      <w:pPr>
        <w:rPr>
          <w:rFonts w:ascii="Times New Roman" w:hAnsi="Times New Roman" w:cs="Times New Roman"/>
        </w:rPr>
      </w:pPr>
    </w:p>
    <w:p w14:paraId="7BACA330" w14:textId="77777777" w:rsidR="00797468" w:rsidRDefault="00797468" w:rsidP="00797468">
      <w:pPr>
        <w:rPr>
          <w:rFonts w:ascii="Times New Roman" w:hAnsi="Times New Roman" w:cs="Times New Roman"/>
        </w:rPr>
      </w:pPr>
    </w:p>
    <w:p w14:paraId="28FD71EF" w14:textId="77777777" w:rsidR="00797468" w:rsidRDefault="00797468" w:rsidP="007974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October 2019</w:t>
      </w:r>
    </w:p>
    <w:p w14:paraId="7A2A2D58" w14:textId="77777777" w:rsidR="006B2F86" w:rsidRPr="00E71FC3" w:rsidRDefault="007974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49CE8" w14:textId="77777777" w:rsidR="00797468" w:rsidRDefault="00797468" w:rsidP="00E71FC3">
      <w:r>
        <w:separator/>
      </w:r>
    </w:p>
  </w:endnote>
  <w:endnote w:type="continuationSeparator" w:id="0">
    <w:p w14:paraId="5596ADFF" w14:textId="77777777" w:rsidR="00797468" w:rsidRDefault="0079746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FE98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A7863" w14:textId="77777777" w:rsidR="00797468" w:rsidRDefault="00797468" w:rsidP="00E71FC3">
      <w:r>
        <w:separator/>
      </w:r>
    </w:p>
  </w:footnote>
  <w:footnote w:type="continuationSeparator" w:id="0">
    <w:p w14:paraId="2F29F4C9" w14:textId="77777777" w:rsidR="00797468" w:rsidRDefault="0079746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468"/>
    <w:rsid w:val="001A7C09"/>
    <w:rsid w:val="00577BD5"/>
    <w:rsid w:val="00656CBA"/>
    <w:rsid w:val="006A1F77"/>
    <w:rsid w:val="00733BE7"/>
    <w:rsid w:val="0079746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E156B"/>
  <w15:chartTrackingRefBased/>
  <w15:docId w15:val="{A0081DB9-1113-4E01-9CA0-2A0BEE33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9746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2019-10-26T18:21:00Z</dcterms:created>
  <dcterms:modified xsi:type="dcterms:W3CDTF">2019-10-26T18:21:00Z</dcterms:modified>
</cp:coreProperties>
</file>